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936" w:type="dxa"/>
        <w:tblLook w:val="04A0" w:firstRow="1" w:lastRow="0" w:firstColumn="1" w:lastColumn="0" w:noHBand="0" w:noVBand="1"/>
      </w:tblPr>
      <w:tblGrid>
        <w:gridCol w:w="1326"/>
        <w:gridCol w:w="1307"/>
        <w:gridCol w:w="7303"/>
      </w:tblGrid>
      <w:tr w:rsidR="00B62516" w:rsidTr="00B62516">
        <w:trPr>
          <w:trHeight w:val="350"/>
        </w:trPr>
        <w:tc>
          <w:tcPr>
            <w:tcW w:w="1326" w:type="dxa"/>
          </w:tcPr>
          <w:p w:rsidR="00B62516" w:rsidRDefault="00B62516" w:rsidP="00B62516">
            <w:bookmarkStart w:id="0" w:name="_GoBack"/>
            <w:bookmarkEnd w:id="0"/>
            <w:r>
              <w:t>Date</w:t>
            </w:r>
          </w:p>
        </w:tc>
        <w:tc>
          <w:tcPr>
            <w:tcW w:w="1307" w:type="dxa"/>
          </w:tcPr>
          <w:p w:rsidR="00B62516" w:rsidRDefault="00B62516" w:rsidP="00B62516">
            <w:r>
              <w:t>Time</w:t>
            </w:r>
          </w:p>
        </w:tc>
        <w:tc>
          <w:tcPr>
            <w:tcW w:w="7303" w:type="dxa"/>
          </w:tcPr>
          <w:p w:rsidR="00B62516" w:rsidRDefault="00B62516" w:rsidP="00B62516">
            <w:r>
              <w:t>What I Learned</w:t>
            </w:r>
          </w:p>
        </w:tc>
      </w:tr>
      <w:tr w:rsidR="00B62516" w:rsidTr="00B62516">
        <w:trPr>
          <w:trHeight w:val="1048"/>
        </w:trPr>
        <w:tc>
          <w:tcPr>
            <w:tcW w:w="1326" w:type="dxa"/>
          </w:tcPr>
          <w:p w:rsidR="00B62516" w:rsidRDefault="00B62516" w:rsidP="00B62516"/>
        </w:tc>
        <w:tc>
          <w:tcPr>
            <w:tcW w:w="1307" w:type="dxa"/>
          </w:tcPr>
          <w:p w:rsidR="00B62516" w:rsidRDefault="00B62516" w:rsidP="00B62516"/>
        </w:tc>
        <w:tc>
          <w:tcPr>
            <w:tcW w:w="7303" w:type="dxa"/>
          </w:tcPr>
          <w:p w:rsidR="00B62516" w:rsidRDefault="00B62516" w:rsidP="00B62516"/>
        </w:tc>
      </w:tr>
      <w:tr w:rsidR="00B62516" w:rsidTr="00B62516">
        <w:trPr>
          <w:trHeight w:val="1108"/>
        </w:trPr>
        <w:tc>
          <w:tcPr>
            <w:tcW w:w="1326" w:type="dxa"/>
          </w:tcPr>
          <w:p w:rsidR="00B62516" w:rsidRDefault="00B62516" w:rsidP="00B62516"/>
        </w:tc>
        <w:tc>
          <w:tcPr>
            <w:tcW w:w="1307" w:type="dxa"/>
          </w:tcPr>
          <w:p w:rsidR="00B62516" w:rsidRDefault="00B62516" w:rsidP="00B62516"/>
        </w:tc>
        <w:tc>
          <w:tcPr>
            <w:tcW w:w="7303" w:type="dxa"/>
          </w:tcPr>
          <w:p w:rsidR="00B62516" w:rsidRDefault="00B62516" w:rsidP="00B62516"/>
        </w:tc>
      </w:tr>
      <w:tr w:rsidR="00B62516" w:rsidTr="00B62516">
        <w:trPr>
          <w:trHeight w:val="1048"/>
        </w:trPr>
        <w:tc>
          <w:tcPr>
            <w:tcW w:w="1326" w:type="dxa"/>
          </w:tcPr>
          <w:p w:rsidR="00B62516" w:rsidRDefault="00B62516" w:rsidP="00B62516"/>
        </w:tc>
        <w:tc>
          <w:tcPr>
            <w:tcW w:w="1307" w:type="dxa"/>
          </w:tcPr>
          <w:p w:rsidR="00B62516" w:rsidRDefault="00B62516" w:rsidP="00B62516"/>
        </w:tc>
        <w:tc>
          <w:tcPr>
            <w:tcW w:w="7303" w:type="dxa"/>
          </w:tcPr>
          <w:p w:rsidR="00B62516" w:rsidRDefault="00B62516" w:rsidP="00B62516"/>
        </w:tc>
      </w:tr>
      <w:tr w:rsidR="00B62516" w:rsidTr="00B62516">
        <w:trPr>
          <w:trHeight w:val="1108"/>
        </w:trPr>
        <w:tc>
          <w:tcPr>
            <w:tcW w:w="1326" w:type="dxa"/>
          </w:tcPr>
          <w:p w:rsidR="00B62516" w:rsidRDefault="00B62516" w:rsidP="00B62516"/>
        </w:tc>
        <w:tc>
          <w:tcPr>
            <w:tcW w:w="1307" w:type="dxa"/>
          </w:tcPr>
          <w:p w:rsidR="00B62516" w:rsidRDefault="00B62516" w:rsidP="00B62516"/>
        </w:tc>
        <w:tc>
          <w:tcPr>
            <w:tcW w:w="7303" w:type="dxa"/>
          </w:tcPr>
          <w:p w:rsidR="00B62516" w:rsidRDefault="00B62516" w:rsidP="00B62516"/>
        </w:tc>
      </w:tr>
      <w:tr w:rsidR="00B62516" w:rsidTr="00B62516">
        <w:trPr>
          <w:trHeight w:val="1048"/>
        </w:trPr>
        <w:tc>
          <w:tcPr>
            <w:tcW w:w="1326" w:type="dxa"/>
          </w:tcPr>
          <w:p w:rsidR="00B62516" w:rsidRDefault="00B62516" w:rsidP="00B62516"/>
        </w:tc>
        <w:tc>
          <w:tcPr>
            <w:tcW w:w="1307" w:type="dxa"/>
          </w:tcPr>
          <w:p w:rsidR="00B62516" w:rsidRDefault="00B62516" w:rsidP="00B62516"/>
        </w:tc>
        <w:tc>
          <w:tcPr>
            <w:tcW w:w="7303" w:type="dxa"/>
          </w:tcPr>
          <w:p w:rsidR="00B62516" w:rsidRDefault="00B62516" w:rsidP="00B62516"/>
        </w:tc>
      </w:tr>
      <w:tr w:rsidR="00B62516" w:rsidTr="00B62516">
        <w:trPr>
          <w:trHeight w:val="1108"/>
        </w:trPr>
        <w:tc>
          <w:tcPr>
            <w:tcW w:w="1326" w:type="dxa"/>
          </w:tcPr>
          <w:p w:rsidR="00B62516" w:rsidRDefault="00B62516" w:rsidP="00B62516"/>
        </w:tc>
        <w:tc>
          <w:tcPr>
            <w:tcW w:w="1307" w:type="dxa"/>
          </w:tcPr>
          <w:p w:rsidR="00B62516" w:rsidRDefault="00B62516" w:rsidP="00B62516"/>
        </w:tc>
        <w:tc>
          <w:tcPr>
            <w:tcW w:w="7303" w:type="dxa"/>
          </w:tcPr>
          <w:p w:rsidR="00B62516" w:rsidRDefault="00B62516" w:rsidP="00B62516"/>
        </w:tc>
      </w:tr>
      <w:tr w:rsidR="00B62516" w:rsidTr="00B62516">
        <w:trPr>
          <w:trHeight w:val="1108"/>
        </w:trPr>
        <w:tc>
          <w:tcPr>
            <w:tcW w:w="1326" w:type="dxa"/>
          </w:tcPr>
          <w:p w:rsidR="00B62516" w:rsidRDefault="00B62516" w:rsidP="00B62516"/>
        </w:tc>
        <w:tc>
          <w:tcPr>
            <w:tcW w:w="1307" w:type="dxa"/>
          </w:tcPr>
          <w:p w:rsidR="00B62516" w:rsidRDefault="00B62516" w:rsidP="00B62516"/>
        </w:tc>
        <w:tc>
          <w:tcPr>
            <w:tcW w:w="7303" w:type="dxa"/>
          </w:tcPr>
          <w:p w:rsidR="00B62516" w:rsidRDefault="00B62516" w:rsidP="00B62516"/>
        </w:tc>
      </w:tr>
      <w:tr w:rsidR="00B62516" w:rsidTr="00B62516">
        <w:trPr>
          <w:trHeight w:val="1048"/>
        </w:trPr>
        <w:tc>
          <w:tcPr>
            <w:tcW w:w="1326" w:type="dxa"/>
          </w:tcPr>
          <w:p w:rsidR="00B62516" w:rsidRDefault="00B62516" w:rsidP="00B62516"/>
        </w:tc>
        <w:tc>
          <w:tcPr>
            <w:tcW w:w="1307" w:type="dxa"/>
          </w:tcPr>
          <w:p w:rsidR="00B62516" w:rsidRDefault="00B62516" w:rsidP="00B62516"/>
        </w:tc>
        <w:tc>
          <w:tcPr>
            <w:tcW w:w="7303" w:type="dxa"/>
          </w:tcPr>
          <w:p w:rsidR="00B62516" w:rsidRDefault="00B62516" w:rsidP="00B62516"/>
        </w:tc>
      </w:tr>
      <w:tr w:rsidR="00B62516" w:rsidTr="00B62516">
        <w:trPr>
          <w:trHeight w:val="1108"/>
        </w:trPr>
        <w:tc>
          <w:tcPr>
            <w:tcW w:w="1326" w:type="dxa"/>
          </w:tcPr>
          <w:p w:rsidR="00B62516" w:rsidRDefault="00B62516" w:rsidP="00B62516"/>
        </w:tc>
        <w:tc>
          <w:tcPr>
            <w:tcW w:w="1307" w:type="dxa"/>
          </w:tcPr>
          <w:p w:rsidR="00B62516" w:rsidRDefault="00B62516" w:rsidP="00B62516"/>
        </w:tc>
        <w:tc>
          <w:tcPr>
            <w:tcW w:w="7303" w:type="dxa"/>
          </w:tcPr>
          <w:p w:rsidR="00B62516" w:rsidRDefault="00B62516" w:rsidP="00B62516"/>
        </w:tc>
      </w:tr>
      <w:tr w:rsidR="00B62516" w:rsidTr="00B62516">
        <w:tblPrEx>
          <w:tblLook w:val="0000" w:firstRow="0" w:lastRow="0" w:firstColumn="0" w:lastColumn="0" w:noHBand="0" w:noVBand="0"/>
        </w:tblPrEx>
        <w:trPr>
          <w:trHeight w:val="1108"/>
        </w:trPr>
        <w:tc>
          <w:tcPr>
            <w:tcW w:w="1326" w:type="dxa"/>
          </w:tcPr>
          <w:p w:rsidR="00B62516" w:rsidRDefault="00B62516" w:rsidP="00B62516"/>
        </w:tc>
        <w:tc>
          <w:tcPr>
            <w:tcW w:w="1307" w:type="dxa"/>
          </w:tcPr>
          <w:p w:rsidR="00B62516" w:rsidRDefault="00B62516" w:rsidP="00B62516"/>
        </w:tc>
        <w:tc>
          <w:tcPr>
            <w:tcW w:w="7303" w:type="dxa"/>
          </w:tcPr>
          <w:p w:rsidR="00B62516" w:rsidRDefault="00B62516" w:rsidP="00B62516"/>
        </w:tc>
      </w:tr>
    </w:tbl>
    <w:p w:rsidR="00F31E48" w:rsidRDefault="00F31E48"/>
    <w:sectPr w:rsidR="00F31E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516"/>
    <w:rsid w:val="00B62516"/>
    <w:rsid w:val="00F31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2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2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F8EE5560.dotm</Template>
  <TotalTime>6</TotalTime>
  <Pages>1</Pages>
  <Words>10</Words>
  <Characters>57</Characters>
  <Application>Microsoft Office Word</Application>
  <DocSecurity>0</DocSecurity>
  <Lines>1</Lines>
  <Paragraphs>1</Paragraphs>
  <ScaleCrop>false</ScaleCrop>
  <Company>Monmouth College</Company>
  <LinksUpToDate>false</LinksUpToDate>
  <CharactersWithSpaces>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 User</dc:creator>
  <cp:lastModifiedBy>Default User</cp:lastModifiedBy>
  <cp:revision>1</cp:revision>
  <dcterms:created xsi:type="dcterms:W3CDTF">2012-02-20T22:03:00Z</dcterms:created>
  <dcterms:modified xsi:type="dcterms:W3CDTF">2012-02-20T22:09:00Z</dcterms:modified>
</cp:coreProperties>
</file>